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1BB" w:rsidRPr="00680128" w:rsidRDefault="00A251BB" w:rsidP="0068012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80128">
        <w:rPr>
          <w:rFonts w:ascii="Times New Roman" w:hAnsi="Times New Roman"/>
          <w:sz w:val="24"/>
          <w:szCs w:val="24"/>
        </w:rPr>
        <w:t>УТВЕРЖДЕН</w:t>
      </w:r>
    </w:p>
    <w:p w:rsidR="00A251BB" w:rsidRPr="00680128" w:rsidRDefault="00A251BB" w:rsidP="0068012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80128">
        <w:rPr>
          <w:rFonts w:ascii="Times New Roman" w:hAnsi="Times New Roman"/>
          <w:sz w:val="24"/>
          <w:szCs w:val="24"/>
        </w:rPr>
        <w:t>Приказом отдела образования</w:t>
      </w:r>
    </w:p>
    <w:p w:rsidR="00A251BB" w:rsidRDefault="00A251BB" w:rsidP="00680128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80128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1 апреля 2016г № 97/1</w:t>
      </w:r>
    </w:p>
    <w:p w:rsidR="00A251BB" w:rsidRPr="00680128" w:rsidRDefault="00A251BB" w:rsidP="00680128">
      <w:pPr>
        <w:spacing w:after="0"/>
        <w:rPr>
          <w:rFonts w:ascii="Times New Roman" w:hAnsi="Times New Roman"/>
          <w:sz w:val="24"/>
          <w:szCs w:val="24"/>
        </w:rPr>
      </w:pPr>
    </w:p>
    <w:p w:rsidR="00A251BB" w:rsidRDefault="00A251BB" w:rsidP="0068012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</w:t>
      </w:r>
    </w:p>
    <w:p w:rsidR="00A251BB" w:rsidRDefault="00A251BB" w:rsidP="0068012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80128">
        <w:rPr>
          <w:rFonts w:ascii="Times New Roman" w:hAnsi="Times New Roman"/>
          <w:sz w:val="24"/>
          <w:szCs w:val="24"/>
        </w:rPr>
        <w:t xml:space="preserve">подготовки к проведению всероссийских проверочных работ в 4 классах </w:t>
      </w:r>
    </w:p>
    <w:p w:rsidR="00A251BB" w:rsidRPr="00680128" w:rsidRDefault="00A251BB" w:rsidP="0068012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80128">
        <w:rPr>
          <w:rFonts w:ascii="Times New Roman" w:hAnsi="Times New Roman"/>
          <w:sz w:val="24"/>
          <w:szCs w:val="24"/>
        </w:rPr>
        <w:t xml:space="preserve">образовательных организаций </w:t>
      </w:r>
      <w:r>
        <w:rPr>
          <w:rFonts w:ascii="Times New Roman" w:hAnsi="Times New Roman"/>
          <w:sz w:val="24"/>
          <w:szCs w:val="24"/>
        </w:rPr>
        <w:t xml:space="preserve"> Пестречинского  района </w:t>
      </w:r>
      <w:r w:rsidRPr="00680128">
        <w:rPr>
          <w:rFonts w:ascii="Times New Roman" w:hAnsi="Times New Roman"/>
          <w:sz w:val="24"/>
          <w:szCs w:val="24"/>
        </w:rPr>
        <w:t>2016 года</w:t>
      </w:r>
    </w:p>
    <w:p w:rsidR="00A251BB" w:rsidRPr="00680128" w:rsidRDefault="00A251BB" w:rsidP="0068012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888"/>
        <w:gridCol w:w="2340"/>
        <w:gridCol w:w="2340"/>
      </w:tblGrid>
      <w:tr w:rsidR="00A251BB" w:rsidRPr="00796E3B" w:rsidTr="00215B6A">
        <w:tc>
          <w:tcPr>
            <w:tcW w:w="540" w:type="dxa"/>
          </w:tcPr>
          <w:p w:rsidR="00A251BB" w:rsidRPr="00796E3B" w:rsidRDefault="00A251BB" w:rsidP="0079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88" w:type="dxa"/>
          </w:tcPr>
          <w:p w:rsidR="00A251BB" w:rsidRPr="00796E3B" w:rsidRDefault="00A251BB" w:rsidP="0079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A251BB" w:rsidRPr="00796E3B" w:rsidTr="00215B6A">
        <w:tc>
          <w:tcPr>
            <w:tcW w:w="540" w:type="dxa"/>
          </w:tcPr>
          <w:p w:rsidR="00A251BB" w:rsidRPr="00796E3B" w:rsidRDefault="00A251BB" w:rsidP="00796E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8" w:type="dxa"/>
          </w:tcPr>
          <w:p w:rsidR="00A251BB" w:rsidRPr="00796E3B" w:rsidRDefault="00A251BB" w:rsidP="0079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 xml:space="preserve">Формирование реестра образовательных организаций для проведения всероссийских проверочных работ </w:t>
            </w:r>
            <w:r>
              <w:rPr>
                <w:rFonts w:ascii="Times New Roman" w:hAnsi="Times New Roman"/>
                <w:sz w:val="24"/>
                <w:szCs w:val="24"/>
              </w:rPr>
              <w:t>ВПР.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796E3B">
              <w:rPr>
                <w:rFonts w:ascii="Times New Roman" w:hAnsi="Times New Roman"/>
                <w:sz w:val="24"/>
                <w:szCs w:val="24"/>
              </w:rPr>
              <w:t>.03.2016</w:t>
            </w:r>
          </w:p>
        </w:tc>
        <w:tc>
          <w:tcPr>
            <w:tcW w:w="2340" w:type="dxa"/>
          </w:tcPr>
          <w:p w:rsidR="00A251B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Яруллина М.Ф.</w:t>
            </w:r>
          </w:p>
          <w:p w:rsidR="00A251BB" w:rsidRPr="0072534C" w:rsidRDefault="00A251BB" w:rsidP="007253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Сирачев М.Р.</w:t>
            </w:r>
          </w:p>
        </w:tc>
      </w:tr>
      <w:tr w:rsidR="00A251BB" w:rsidRPr="00796E3B" w:rsidTr="00215B6A">
        <w:tc>
          <w:tcPr>
            <w:tcW w:w="540" w:type="dxa"/>
          </w:tcPr>
          <w:p w:rsidR="00A251BB" w:rsidRPr="00796E3B" w:rsidRDefault="00A251BB" w:rsidP="00796E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8" w:type="dxa"/>
          </w:tcPr>
          <w:p w:rsidR="00A251BB" w:rsidRPr="00796E3B" w:rsidRDefault="00A251BB" w:rsidP="0079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Проведение совещания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заместителями директоров по УВР и школьными координаторами</w:t>
            </w:r>
            <w:r w:rsidRPr="00796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Pr="00796E3B">
              <w:rPr>
                <w:rFonts w:ascii="Times New Roman" w:hAnsi="Times New Roman"/>
                <w:sz w:val="24"/>
                <w:szCs w:val="24"/>
              </w:rPr>
              <w:t xml:space="preserve">вопросам реализации плана мероприятий по подготовке,  проведению и анализу результатов ВПР 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796E3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6E3B">
              <w:rPr>
                <w:rFonts w:ascii="Times New Roman" w:hAnsi="Times New Roman"/>
                <w:sz w:val="24"/>
                <w:szCs w:val="24"/>
              </w:rPr>
              <w:t>.2016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Яруллина М.Ф.</w:t>
            </w:r>
          </w:p>
        </w:tc>
      </w:tr>
      <w:tr w:rsidR="00A251BB" w:rsidRPr="00796E3B" w:rsidTr="00215B6A">
        <w:tc>
          <w:tcPr>
            <w:tcW w:w="540" w:type="dxa"/>
          </w:tcPr>
          <w:p w:rsidR="00A251BB" w:rsidRPr="00796E3B" w:rsidRDefault="00A251BB" w:rsidP="00796E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8" w:type="dxa"/>
          </w:tcPr>
          <w:p w:rsidR="00A251BB" w:rsidRPr="00796E3B" w:rsidRDefault="00A251BB" w:rsidP="0079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Создание ссылки на сайт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96E3B">
              <w:rPr>
                <w:rFonts w:ascii="Times New Roman" w:hAnsi="Times New Roman"/>
                <w:sz w:val="24"/>
                <w:szCs w:val="24"/>
              </w:rPr>
              <w:t xml:space="preserve"> отдела образования  по вопросам подготовки к ВПР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11</w:t>
            </w:r>
            <w:r w:rsidRPr="00796E3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6E3B">
              <w:rPr>
                <w:rFonts w:ascii="Times New Roman" w:hAnsi="Times New Roman"/>
                <w:sz w:val="24"/>
                <w:szCs w:val="24"/>
              </w:rPr>
              <w:t>.2016 и далее по плану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Сирачев М.Р.</w:t>
            </w:r>
          </w:p>
        </w:tc>
      </w:tr>
      <w:tr w:rsidR="00A251BB" w:rsidRPr="00796E3B" w:rsidTr="00215B6A">
        <w:tc>
          <w:tcPr>
            <w:tcW w:w="540" w:type="dxa"/>
          </w:tcPr>
          <w:p w:rsidR="00A251BB" w:rsidRPr="00796E3B" w:rsidRDefault="00A251BB" w:rsidP="00796E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8" w:type="dxa"/>
          </w:tcPr>
          <w:p w:rsidR="00A251BB" w:rsidRPr="00796E3B" w:rsidRDefault="00A251BB" w:rsidP="0079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ВКС </w:t>
            </w:r>
            <w:r w:rsidRPr="00796E3B">
              <w:rPr>
                <w:rFonts w:ascii="Times New Roman" w:hAnsi="Times New Roman"/>
                <w:sz w:val="24"/>
                <w:szCs w:val="24"/>
              </w:rPr>
              <w:t xml:space="preserve"> по вопросам подготовки, проведения и анализа результатов ВПР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Ежемесячно по отдельн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ому </w:t>
            </w:r>
            <w:r w:rsidRPr="00796E3B">
              <w:rPr>
                <w:rFonts w:ascii="Times New Roman" w:hAnsi="Times New Roman"/>
                <w:sz w:val="24"/>
                <w:szCs w:val="24"/>
              </w:rPr>
              <w:t xml:space="preserve"> плану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Яруллина М.Ф.</w:t>
            </w:r>
            <w:r w:rsidRPr="00796E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251BB" w:rsidRPr="00796E3B" w:rsidTr="00215B6A">
        <w:tc>
          <w:tcPr>
            <w:tcW w:w="540" w:type="dxa"/>
          </w:tcPr>
          <w:p w:rsidR="00A251BB" w:rsidRPr="00796E3B" w:rsidRDefault="00A251BB" w:rsidP="00796E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8" w:type="dxa"/>
          </w:tcPr>
          <w:p w:rsidR="00A251BB" w:rsidRPr="00796E3B" w:rsidRDefault="00A251BB" w:rsidP="0079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Участие в вебинар</w:t>
            </w:r>
            <w:r>
              <w:rPr>
                <w:rFonts w:ascii="Times New Roman" w:hAnsi="Times New Roman"/>
                <w:sz w:val="24"/>
                <w:szCs w:val="24"/>
              </w:rPr>
              <w:t>ах</w:t>
            </w:r>
            <w:r w:rsidRPr="00796E3B"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 и школьных координаторов </w:t>
            </w:r>
            <w:r w:rsidRPr="00796E3B">
              <w:rPr>
                <w:rFonts w:ascii="Times New Roman" w:hAnsi="Times New Roman"/>
                <w:sz w:val="24"/>
                <w:szCs w:val="24"/>
              </w:rPr>
              <w:t xml:space="preserve"> руководителей МО учителей начальных классов, заместителей директоров школ, курирующих начальные классы, по вопросам подготовки к проведению ВПР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Согласно расписания</w:t>
            </w:r>
          </w:p>
        </w:tc>
        <w:tc>
          <w:tcPr>
            <w:tcW w:w="2340" w:type="dxa"/>
          </w:tcPr>
          <w:p w:rsidR="00A251B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Яруллина М.Ф. </w:t>
            </w:r>
          </w:p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Директора школ</w:t>
            </w:r>
          </w:p>
        </w:tc>
      </w:tr>
      <w:tr w:rsidR="00A251BB" w:rsidRPr="00796E3B" w:rsidTr="00215B6A">
        <w:tc>
          <w:tcPr>
            <w:tcW w:w="540" w:type="dxa"/>
          </w:tcPr>
          <w:p w:rsidR="00A251BB" w:rsidRPr="00796E3B" w:rsidRDefault="00A251BB" w:rsidP="00796E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8" w:type="dxa"/>
          </w:tcPr>
          <w:p w:rsidR="00A251BB" w:rsidRPr="00796E3B" w:rsidRDefault="00A251BB" w:rsidP="0079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заседании </w:t>
            </w:r>
            <w:r w:rsidRPr="00796E3B">
              <w:rPr>
                <w:rFonts w:ascii="Times New Roman" w:hAnsi="Times New Roman"/>
                <w:sz w:val="24"/>
                <w:szCs w:val="24"/>
              </w:rPr>
              <w:t xml:space="preserve"> районных МО, мастер-классов, открытых уроков, семинаров и др., направленных на повышение качества начального общего образования и подготовки к ВПР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По отдельному графику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Яруллина М.Ф.</w:t>
            </w:r>
          </w:p>
        </w:tc>
      </w:tr>
      <w:tr w:rsidR="00A251BB" w:rsidRPr="00796E3B" w:rsidTr="00215B6A">
        <w:tc>
          <w:tcPr>
            <w:tcW w:w="540" w:type="dxa"/>
          </w:tcPr>
          <w:p w:rsidR="00A251BB" w:rsidRPr="00796E3B" w:rsidRDefault="00A251BB" w:rsidP="00796E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8" w:type="dxa"/>
          </w:tcPr>
          <w:p w:rsidR="00A251BB" w:rsidRPr="00796E3B" w:rsidRDefault="00A251BB" w:rsidP="0079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 xml:space="preserve">Консультирование педагогов по вопросам преподавания учебных предметов «Русский язык», «Математика», «Окружающий мир» 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По отдельному графику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Романова Н.И.</w:t>
            </w:r>
          </w:p>
        </w:tc>
      </w:tr>
      <w:tr w:rsidR="00A251BB" w:rsidRPr="00796E3B" w:rsidTr="00215B6A">
        <w:tc>
          <w:tcPr>
            <w:tcW w:w="540" w:type="dxa"/>
          </w:tcPr>
          <w:p w:rsidR="00A251BB" w:rsidRPr="00796E3B" w:rsidRDefault="00A251BB" w:rsidP="00796E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8" w:type="dxa"/>
          </w:tcPr>
          <w:p w:rsidR="00A251BB" w:rsidRPr="00796E3B" w:rsidRDefault="00A251BB" w:rsidP="0079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Проведение родительских собраний в 4-х классах школ по вопросам подготовки и участия в ВПР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 время весенних каникул с 25по 30 марта </w:t>
            </w:r>
          </w:p>
        </w:tc>
        <w:tc>
          <w:tcPr>
            <w:tcW w:w="2340" w:type="dxa"/>
          </w:tcPr>
          <w:p w:rsidR="00A251B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Яруллина М.Ф.</w:t>
            </w:r>
          </w:p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Директора школ</w:t>
            </w:r>
          </w:p>
        </w:tc>
      </w:tr>
      <w:tr w:rsidR="00A251BB" w:rsidRPr="00796E3B" w:rsidTr="00215B6A">
        <w:tc>
          <w:tcPr>
            <w:tcW w:w="540" w:type="dxa"/>
          </w:tcPr>
          <w:p w:rsidR="00A251BB" w:rsidRPr="00796E3B" w:rsidRDefault="00A251BB" w:rsidP="00796E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8" w:type="dxa"/>
          </w:tcPr>
          <w:p w:rsidR="00A251BB" w:rsidRPr="00796E3B" w:rsidRDefault="00A251BB" w:rsidP="0079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Информационное сопровождение подготовки и проведения ВПР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Март-май</w:t>
            </w:r>
          </w:p>
        </w:tc>
        <w:tc>
          <w:tcPr>
            <w:tcW w:w="2340" w:type="dxa"/>
          </w:tcPr>
          <w:p w:rsidR="00A251B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Яруллина М.Ф.</w:t>
            </w:r>
          </w:p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Директора школ</w:t>
            </w:r>
          </w:p>
        </w:tc>
      </w:tr>
      <w:tr w:rsidR="00A251BB" w:rsidRPr="00796E3B" w:rsidTr="00215B6A">
        <w:tc>
          <w:tcPr>
            <w:tcW w:w="540" w:type="dxa"/>
          </w:tcPr>
          <w:p w:rsidR="00A251BB" w:rsidRPr="00796E3B" w:rsidRDefault="00A251BB" w:rsidP="00796E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8" w:type="dxa"/>
          </w:tcPr>
          <w:p w:rsidR="00A251BB" w:rsidRPr="00796E3B" w:rsidRDefault="00A251BB" w:rsidP="0079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Информирование педагогов и родителей об организации работы «горячей линии» по вопросам подготовки и проведения ВПР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Март-апрель 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Яруллина М.Ф.</w:t>
            </w:r>
          </w:p>
        </w:tc>
      </w:tr>
      <w:tr w:rsidR="00A251BB" w:rsidRPr="00796E3B" w:rsidTr="00215B6A">
        <w:tc>
          <w:tcPr>
            <w:tcW w:w="540" w:type="dxa"/>
          </w:tcPr>
          <w:p w:rsidR="00A251BB" w:rsidRPr="00796E3B" w:rsidRDefault="00A251BB" w:rsidP="00796E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8" w:type="dxa"/>
          </w:tcPr>
          <w:p w:rsidR="00A251BB" w:rsidRPr="00796E3B" w:rsidRDefault="00A251BB" w:rsidP="0079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Проведение дополнительных групповых и индивидуальных занятий с учащимися 4 классов по подготовке к ВПР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Систематический 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Директора школ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Яруллина М.Ф.</w:t>
            </w:r>
          </w:p>
        </w:tc>
      </w:tr>
      <w:tr w:rsidR="00A251BB" w:rsidRPr="00796E3B" w:rsidTr="00215B6A">
        <w:tc>
          <w:tcPr>
            <w:tcW w:w="540" w:type="dxa"/>
          </w:tcPr>
          <w:p w:rsidR="00A251BB" w:rsidRPr="00796E3B" w:rsidRDefault="00A251BB" w:rsidP="00796E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8" w:type="dxa"/>
          </w:tcPr>
          <w:p w:rsidR="00A251BB" w:rsidRPr="00796E3B" w:rsidRDefault="00A251BB" w:rsidP="00796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тренировочных </w:t>
            </w:r>
            <w:r w:rsidRPr="00796E3B">
              <w:rPr>
                <w:rFonts w:ascii="Times New Roman" w:hAnsi="Times New Roman"/>
                <w:sz w:val="24"/>
                <w:szCs w:val="24"/>
              </w:rPr>
              <w:t xml:space="preserve"> проверочных работ с использованием заданий, размещенных на сайте ВПР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До 20.0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6E3B">
              <w:rPr>
                <w:rFonts w:ascii="Times New Roman" w:hAnsi="Times New Roman"/>
                <w:sz w:val="24"/>
                <w:szCs w:val="24"/>
              </w:rPr>
              <w:t>.2016</w:t>
            </w:r>
          </w:p>
        </w:tc>
        <w:tc>
          <w:tcPr>
            <w:tcW w:w="2340" w:type="dxa"/>
          </w:tcPr>
          <w:p w:rsidR="00A251BB" w:rsidRPr="00796E3B" w:rsidRDefault="00A251BB" w:rsidP="00796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E3B">
              <w:rPr>
                <w:rFonts w:ascii="Times New Roman" w:hAnsi="Times New Roman"/>
                <w:sz w:val="24"/>
                <w:szCs w:val="24"/>
              </w:rPr>
              <w:t>Директора школ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Яруллина М.Ф.</w:t>
            </w:r>
          </w:p>
        </w:tc>
      </w:tr>
    </w:tbl>
    <w:p w:rsidR="00A251BB" w:rsidRPr="00680128" w:rsidRDefault="00A251BB" w:rsidP="00680128">
      <w:pPr>
        <w:spacing w:after="0"/>
        <w:rPr>
          <w:rFonts w:ascii="Times New Roman" w:hAnsi="Times New Roman"/>
          <w:sz w:val="24"/>
          <w:szCs w:val="24"/>
        </w:rPr>
      </w:pPr>
    </w:p>
    <w:sectPr w:rsidR="00A251BB" w:rsidRPr="00680128" w:rsidSect="001B3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F442A"/>
    <w:multiLevelType w:val="hybridMultilevel"/>
    <w:tmpl w:val="A48AC38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128"/>
    <w:rsid w:val="0000781C"/>
    <w:rsid w:val="000C241E"/>
    <w:rsid w:val="00160FCF"/>
    <w:rsid w:val="001701EB"/>
    <w:rsid w:val="001B3186"/>
    <w:rsid w:val="00215B6A"/>
    <w:rsid w:val="002B0BCF"/>
    <w:rsid w:val="00382668"/>
    <w:rsid w:val="00423D1A"/>
    <w:rsid w:val="0056107A"/>
    <w:rsid w:val="00680128"/>
    <w:rsid w:val="006A63B2"/>
    <w:rsid w:val="0072534C"/>
    <w:rsid w:val="00796E3B"/>
    <w:rsid w:val="00866C4F"/>
    <w:rsid w:val="009048D6"/>
    <w:rsid w:val="00945104"/>
    <w:rsid w:val="009B2A2A"/>
    <w:rsid w:val="00A251BB"/>
    <w:rsid w:val="00A32004"/>
    <w:rsid w:val="00AD7345"/>
    <w:rsid w:val="00AE7B19"/>
    <w:rsid w:val="00B32562"/>
    <w:rsid w:val="00D16ADE"/>
    <w:rsid w:val="00D4690A"/>
    <w:rsid w:val="00E352E5"/>
    <w:rsid w:val="00F16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18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8012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078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183</TotalTime>
  <Pages>2</Pages>
  <Words>322</Words>
  <Characters>1839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7</cp:revision>
  <cp:lastPrinted>2016-02-16T04:18:00Z</cp:lastPrinted>
  <dcterms:created xsi:type="dcterms:W3CDTF">2016-02-15T10:47:00Z</dcterms:created>
  <dcterms:modified xsi:type="dcterms:W3CDTF">2016-04-20T11:16:00Z</dcterms:modified>
</cp:coreProperties>
</file>